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C73F78" w:rsidTr="00C73F78" w14:paraId="571C65E8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F78" w:rsidRDefault="00C73F78" w14:paraId="651BEDDC" w14:textId="178D7794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3F78" w:rsidRDefault="00C73F78" w14:paraId="7B81007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C73F78" w:rsidRDefault="00C73F78" w14:paraId="1EFCA70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C73F78" w:rsidRDefault="00C73F78" w14:paraId="5D9FCB4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C73F78" w:rsidRDefault="00C73F78" w14:paraId="5646043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C73F78" w:rsidP="00C73F78" w:rsidRDefault="00C73F78" w14:paraId="777E4A66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C73F78" w:rsidP="00C73F78" w:rsidRDefault="00C73F78" w14:paraId="42F91215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C73F78" w:rsidP="00C73F78" w:rsidRDefault="00C73F78" w14:paraId="6837802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St-2596/2019</w:t>
      </w:r>
    </w:p>
    <w:p w:rsidR="00C73F78" w:rsidP="00C73F78" w:rsidRDefault="00C73F78" w14:paraId="343D224E" w14:textId="77777777">
      <w:pPr>
        <w:tabs>
          <w:tab w:val="left" w:pos="709"/>
        </w:tabs>
      </w:pPr>
      <w:r>
        <w:t xml:space="preserve"> </w:t>
      </w:r>
    </w:p>
    <w:p w:rsidR="00C73F78" w:rsidP="00C73F78" w:rsidRDefault="00C73F78" w14:paraId="2859C9A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C73F78" w:rsidP="00C73F78" w:rsidRDefault="00C73F78" w14:paraId="1799D1C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C73F78" w:rsidP="00C73F78" w:rsidRDefault="00C73F78" w14:paraId="03127FEA" w14:textId="77777777">
      <w:pPr>
        <w:tabs>
          <w:tab w:val="left" w:pos="709"/>
        </w:tabs>
      </w:pPr>
    </w:p>
    <w:p w:rsidR="00C73F78" w:rsidP="00C73F78" w:rsidRDefault="00C73F78" w14:paraId="77C1F0B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C73F78" w:rsidP="00C73F78" w:rsidRDefault="00C73F78" w14:paraId="663BE1D0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C73F78" w:rsidP="00C73F78" w:rsidRDefault="00C73F78" w14:paraId="2252D0CA" w14:textId="77777777">
      <w:pPr>
        <w:tabs>
          <w:tab w:val="left" w:pos="709"/>
        </w:tabs>
      </w:pPr>
    </w:p>
    <w:p w:rsidR="00C73F78" w:rsidP="00C73F78" w:rsidRDefault="00C73F78" w14:paraId="5E20A242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C73F78" w:rsidP="00C73F78" w:rsidRDefault="00C73F78" w14:paraId="24FDA5C1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C73F78" w:rsidP="00C73F78" w:rsidRDefault="00C73F78" w14:paraId="31CCA68B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C73F78" w:rsidP="00C73F78" w:rsidRDefault="00C73F78" w14:paraId="131DFCA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C73F78" w:rsidP="00C73F78" w:rsidRDefault="00C73F78" w14:paraId="0071C067" w14:textId="77777777">
      <w:pPr>
        <w:tabs>
          <w:tab w:val="left" w:pos="709"/>
        </w:tabs>
      </w:pPr>
    </w:p>
    <w:p w:rsidR="00C73F78" w:rsidP="00C73F78" w:rsidRDefault="00C73F78" w14:paraId="26EED1F6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C73F78" w:rsidP="00C73F78" w:rsidRDefault="00C73F78" w14:paraId="32F99A18" w14:textId="77777777">
      <w:pPr>
        <w:tabs>
          <w:tab w:val="left" w:pos="709"/>
        </w:tabs>
        <w:jc w:val="both"/>
      </w:pPr>
    </w:p>
    <w:p w:rsidR="00C73F78" w:rsidP="00C73F78" w:rsidRDefault="00C73F78" w14:paraId="2C9953E3" w14:textId="77777777">
      <w:pPr>
        <w:tabs>
          <w:tab w:val="left" w:pos="709"/>
        </w:tabs>
      </w:pPr>
      <w:r>
        <w:t xml:space="preserve"> </w:t>
      </w:r>
      <w:r>
        <w:tab/>
        <w:t>13. St-2596/2019</w:t>
      </w:r>
    </w:p>
    <w:p w:rsidR="00C73F78" w:rsidP="00C73F78" w:rsidRDefault="00C73F78" w14:paraId="11340066" w14:textId="77777777">
      <w:pPr>
        <w:tabs>
          <w:tab w:val="left" w:pos="709"/>
        </w:tabs>
      </w:pPr>
    </w:p>
    <w:p w:rsidR="00C73F78" w:rsidP="00C73F78" w:rsidRDefault="00C73F78" w14:paraId="13000B7B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C73F78" w:rsidP="00C73F78" w:rsidRDefault="00C73F78" w14:paraId="03C53548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C73F78" w:rsidP="00C73F78" w:rsidRDefault="00C73F78" w14:paraId="3F99C0D8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C73F78" w:rsidP="00C73F78" w:rsidRDefault="00C73F78" w14:paraId="0887EAB6" w14:textId="77777777">
      <w:pPr>
        <w:tabs>
          <w:tab w:val="left" w:pos="709"/>
        </w:tabs>
        <w:ind w:firstLine="708"/>
        <w:jc w:val="both"/>
      </w:pPr>
    </w:p>
    <w:p w:rsidR="00C73F78" w:rsidP="00C73F78" w:rsidRDefault="00C73F78" w14:paraId="614407E1" w14:textId="77777777">
      <w:pPr>
        <w:tabs>
          <w:tab w:val="left" w:pos="709"/>
        </w:tabs>
        <w:jc w:val="both"/>
      </w:pPr>
      <w:r>
        <w:t xml:space="preserve">protiv </w:t>
      </w:r>
    </w:p>
    <w:p w:rsidR="00C73F78" w:rsidP="00C73F78" w:rsidRDefault="00C73F78" w14:paraId="09EF32AF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C73F78" w:rsidP="00C73F78" w:rsidRDefault="00C73F78" w14:paraId="3878254A" w14:textId="77777777">
      <w:pPr>
        <w:tabs>
          <w:tab w:val="left" w:pos="709"/>
        </w:tabs>
        <w:ind w:left="708"/>
        <w:jc w:val="both"/>
      </w:pPr>
      <w:r>
        <w:tab/>
        <w:t xml:space="preserve">TRUPCI d.o.o. za proizvodnju, usluge i trgovinu, Samobor, Cvjetno naselje 26, </w:t>
      </w:r>
    </w:p>
    <w:p w:rsidR="00C73F78" w:rsidP="00C73F78" w:rsidRDefault="00C73F78" w14:paraId="743B46D2" w14:textId="77777777">
      <w:pPr>
        <w:tabs>
          <w:tab w:val="left" w:pos="709"/>
        </w:tabs>
        <w:ind w:left="708"/>
        <w:jc w:val="both"/>
      </w:pPr>
      <w:r>
        <w:t>OIB: 04827611482</w:t>
      </w:r>
    </w:p>
    <w:p w:rsidR="00C73F78" w:rsidP="00C73F78" w:rsidRDefault="00C73F78" w14:paraId="2118D64F" w14:textId="77777777">
      <w:pPr>
        <w:tabs>
          <w:tab w:val="left" w:pos="709"/>
        </w:tabs>
        <w:ind w:left="708"/>
        <w:jc w:val="both"/>
      </w:pPr>
    </w:p>
    <w:p w:rsidR="00C73F78" w:rsidP="00C73F78" w:rsidRDefault="00C73F78" w14:paraId="50E25D74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C73F78" w:rsidP="00C73F78" w:rsidRDefault="00C73F78" w14:paraId="1728134B" w14:textId="77777777">
      <w:pPr>
        <w:tabs>
          <w:tab w:val="left" w:pos="709"/>
        </w:tabs>
        <w:jc w:val="both"/>
      </w:pPr>
    </w:p>
    <w:p w:rsidR="00C73F78" w:rsidP="00C73F78" w:rsidRDefault="00C73F78" w14:paraId="7778EA27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C73F78" w:rsidP="00C73F78" w:rsidRDefault="00C73F78" w14:paraId="74BBC610" w14:textId="77777777">
      <w:pPr>
        <w:tabs>
          <w:tab w:val="left" w:pos="709"/>
        </w:tabs>
      </w:pPr>
    </w:p>
    <w:p w:rsidR="00C73F78" w:rsidP="00C73F78" w:rsidRDefault="00C73F78" w14:paraId="62AA433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C73F78" w:rsidP="00C73F78" w:rsidRDefault="00C73F78" w14:paraId="38E20C2B" w14:textId="77777777">
      <w:pPr>
        <w:tabs>
          <w:tab w:val="left" w:pos="709"/>
        </w:tabs>
      </w:pPr>
    </w:p>
    <w:p w:rsidR="00C73F78" w:rsidP="00C73F78" w:rsidRDefault="00C73F78" w14:paraId="52F9B06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C73F78" w:rsidP="00C73F78" w:rsidRDefault="00C73F78" w14:paraId="4FF03C26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C73F78" w:rsidP="00C73F78" w:rsidRDefault="00C73F78" w14:paraId="4E405F83" w14:textId="77777777">
      <w:pPr>
        <w:tabs>
          <w:tab w:val="left" w:pos="709"/>
        </w:tabs>
      </w:pPr>
    </w:p>
    <w:p w:rsidR="00C73F78" w:rsidP="00C73F78" w:rsidRDefault="00C73F78" w14:paraId="169CF909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1D08306" w14:textId="01D08306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73F78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73F7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3F78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73F78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73F78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73F78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C73F78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73F7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73F78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73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F78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F78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F78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F78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73F78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F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3F7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6938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2596</izvorni_sadrzaj>
    <derivirana_varijabla naziv="DomainObject.Predmet.Broj_1">2596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listopada 2019.</izvorni_sadrzaj>
    <derivirana_varijabla naziv="DomainObject.Predmet.DatumIzradeOptuznogAkta_1">17. listopada 2019.</derivirana_varijabla>
  </DomainObject.Predmet.DatumIzradeOptuznogAkta>
  <DomainObject.Predmet.DatumIzradeOptuznogAktaFormated>
    <izvorni_sadrzaj>17.10.2019.</izvorni_sadrzaj>
    <derivirana_varijabla naziv="DomainObject.Predmet.DatumIzradeOptuznogAktaFormated_1">17.10.2019.</derivirana_varijabla>
  </DomainObject.Predmet.DatumIzradeOptuznogAktaFormated>
  <DomainObject.Predmet.DatumOsnivanja>
    <izvorni_sadrzaj>18. listopada 2019.</izvorni_sadrzaj>
    <derivirana_varijabla naziv="DomainObject.Predmet.DatumOsnivanja_1">18.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listopada 2019.</izvorni_sadrzaj>
    <derivirana_varijabla naziv="DomainObject.Predmet.DatumPrimitkaOptuznogAkta_1">18.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St-2596/2019</izvorni_sadrzaj>
    <derivirana_varijabla naziv="DomainObject.Predmet.OznakaBroj_1">St-2596/2019</derivirana_varijabla>
  </DomainObject.Predmet.OznakaBroj>
  <DomainObject.Predmet.OznakaBrojOptuznogAkta>
    <izvorni_sadrzaj>04-06-19-4553</izvorni_sadrzaj>
    <derivirana_varijabla naziv="DomainObject.Predmet.OznakaBrojOptuznogAkta_1">04-06-19-4553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TRUPCI d.o.o. za proizvodnju, usluge i trgovinu</izvorni_sadrzaj>
    <derivirana_varijabla naziv="DomainObject.Predmet.ProtustrankaFormated_1">  TRUPCI d.o.o. za proizvodnju, usluge i trgovinu</derivirana_varijabla>
  </DomainObject.Predmet.ProtustrankaFormated>
  <DomainObject.Predmet.ProtustrankaFormatedOIB>
    <izvorni_sadrzaj>  TRUPCI d.o.o. za proizvodnju, usluge i trgovinu, OIB 04827611482</izvorni_sadrzaj>
    <derivirana_varijabla naziv="DomainObject.Predmet.ProtustrankaFormatedOIB_1">  TRUPCI d.o.o. za proizvodnju, usluge i trgovinu, OIB 04827611482</derivirana_varijabla>
  </DomainObject.Predmet.ProtustrankaFormatedOIB>
  <DomainObject.Predmet.ProtustrankaFormatedWithAdress>
    <izvorni_sadrzaj> TRUPCI d.o.o. za proizvodnju, usluge i trgovinu, Cvjetno naselje 26, 10430 Samobor</izvorni_sadrzaj>
    <derivirana_varijabla naziv="DomainObject.Predmet.ProtustrankaFormatedWithAdress_1"> TRUPCI d.o.o. za proizvodnju, usluge i trgovinu, Cvjetno naselje 26, 10430 Samobor</derivirana_varijabla>
  </DomainObject.Predmet.ProtustrankaFormatedWithAdress>
  <DomainObject.Predmet.ProtustrankaFormatedWithAdressOIB>
    <izvorni_sadrzaj> TRUPCI d.o.o. za proizvodnju, usluge i trgovinu, OIB 04827611482, Cvjetno naselje 26, 10430 Samobor</izvorni_sadrzaj>
    <derivirana_varijabla naziv="DomainObject.Predmet.ProtustrankaFormatedWithAdressOIB_1"> TRUPCI d.o.o. za proizvodnju, usluge i trgovinu, OIB 04827611482, Cvjetno naselje 26, 10430 Samobor</derivirana_varijabla>
  </DomainObject.Predmet.ProtustrankaFormatedWithAdressOIB>
  <DomainObject.Predmet.ProtustrankaWithAdress>
    <izvorni_sadrzaj>TRUPCI d.o.o. za proizvodnju, usluge i trgovinu Cvjetno naselje 26, 10430 Samobor</izvorni_sadrzaj>
    <derivirana_varijabla naziv="DomainObject.Predmet.ProtustrankaWithAdress_1">TRUPCI d.o.o. za proizvodnju, usluge i trgovinu Cvjetno naselje 26, 10430 Samobor</derivirana_varijabla>
  </DomainObject.Predmet.ProtustrankaWithAdress>
  <DomainObject.Predmet.ProtustrankaWithAdressOIB>
    <izvorni_sadrzaj>TRUPCI d.o.o. za proizvodnju, usluge i trgovinu, OIB 04827611482, Cvjetno naselje 26, 10430 Samobor</izvorni_sadrzaj>
    <derivirana_varijabla naziv="DomainObject.Predmet.ProtustrankaWithAdressOIB_1">TRUPCI d.o.o. za proizvodnju, usluge i trgovinu, OIB 04827611482, Cvjetno naselje 26, 10430 Samobor</derivirana_varijabla>
  </DomainObject.Predmet.ProtustrankaWithAdressOIB>
  <DomainObject.Predmet.ProtustrankaNazivFormated>
    <izvorni_sadrzaj>TRUPCI d.o.o. za proizvodnju, usluge i trgovinu</izvorni_sadrzaj>
    <derivirana_varijabla naziv="DomainObject.Predmet.ProtustrankaNazivFormated_1">TRUPCI d.o.o. za proizvodnju, usluge i trgovinu</derivirana_varijabla>
  </DomainObject.Predmet.ProtustrankaNazivFormated>
  <DomainObject.Predmet.ProtustrankaNazivFormatedOIB>
    <izvorni_sadrzaj>TRUPCI d.o.o. za proizvodnju, usluge i trgovinu, OIB 04827611482</izvorni_sadrzaj>
    <derivirana_varijabla naziv="DomainObject.Predmet.ProtustrankaNazivFormatedOIB_1">TRUPCI d.o.o. za proizvodnju, usluge i trgovinu, OIB 04827611482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TRUPCI d.o.o. za proizvodnju, usluge i trgovinu</item>
    </izvorni_sadrzaj>
    <derivirana_varijabla naziv="DomainObject.Predmet.ProtuStrankaListFormated_1">
      <item>TRUPCI d.o.o. za proizvodnju, usluge i trgovinu</item>
    </derivirana_varijabla>
  </DomainObject.Predmet.ProtuStrankaListFormated>
  <DomainObject.Predmet.ProtuStrankaListFormatedOIB>
    <izvorni_sadrzaj>
      <item>TRUPCI d.o.o. za proizvodnju, usluge i trgovinu, OIB 04827611482</item>
    </izvorni_sadrzaj>
    <derivirana_varijabla naziv="DomainObject.Predmet.ProtuStrankaListFormatedOIB_1">
      <item>TRUPCI d.o.o. za proizvodnju, usluge i trgovinu, OIB 04827611482</item>
    </derivirana_varijabla>
  </DomainObject.Predmet.ProtuStrankaListFormatedOIB>
  <DomainObject.Predmet.ProtuStrankaListFormatedWithAdress>
    <izvorni_sadrzaj>
      <item>TRUPCI d.o.o. za proizvodnju, usluge i trgovinu, Cvjetno naselje 26, 10430 Samobor</item>
    </izvorni_sadrzaj>
    <derivirana_varijabla naziv="DomainObject.Predmet.ProtuStrankaListFormatedWithAdress_1">
      <item>TRUPCI d.o.o. za proizvodnju, usluge i trgovinu, Cvjetno naselje 26, 10430 Samobor</item>
    </derivirana_varijabla>
  </DomainObject.Predmet.ProtuStrankaListFormatedWithAdress>
  <DomainObject.Predmet.ProtuStrankaListFormatedWithAdressOIB>
    <izvorni_sadrzaj>
      <item>TRUPCI d.o.o. za proizvodnju, usluge i trgovinu, OIB 04827611482, Cvjetno naselje 26, 10430 Samobor</item>
    </izvorni_sadrzaj>
    <derivirana_varijabla naziv="DomainObject.Predmet.ProtuStrankaListFormatedWithAdressOIB_1">
      <item>TRUPCI d.o.o. za proizvodnju, usluge i trgovinu, OIB 04827611482, Cvjetno naselje 26, 10430 Samobor</item>
    </derivirana_varijabla>
  </DomainObject.Predmet.ProtuStrankaListFormatedWithAdressOIB>
  <DomainObject.Predmet.ProtuStrankaListNazivFormated>
    <izvorni_sadrzaj>
      <item>TRUPCI d.o.o. za proizvodnju, usluge i trgovinu</item>
    </izvorni_sadrzaj>
    <derivirana_varijabla naziv="DomainObject.Predmet.ProtuStrankaListNazivFormated_1">
      <item>TRUPCI d.o.o. za proizvodnju, usluge i trgovinu</item>
    </derivirana_varijabla>
  </DomainObject.Predmet.ProtuStrankaListNazivFormated>
  <DomainObject.Predmet.ProtuStrankaListNazivFormatedOIB>
    <izvorni_sadrzaj>
      <item>TRUPCI d.o.o. za proizvodnju, usluge i trgovinu, OIB 04827611482</item>
    </izvorni_sadrzaj>
    <derivirana_varijabla naziv="DomainObject.Predmet.ProtuStrankaListNazivFormatedOIB_1">
      <item>TRUPCI d.o.o. za proizvodnju, usluge i trgovinu, OIB 04827611482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TRUPCI d.o.o. za proizvodnju, usluge i trgovinu</izvorni_sadrzaj>
    <derivirana_varijabla naziv="DomainObject.Predmet.ProtustrankaIDrugi_1">TRUPCI d.o.o. za proizvodnju,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TRUPCI d.o.o. za proizvodnju, usluge i trgovinu, OIB 04827611482, Cvjetno naselje 26, 10430 Samobor</izvorni_sadrzaj>
    <derivirana_varijabla naziv="DomainObject.Predmet.ProtustrankaIDrugiAdressOIB_1">TRUPCI d.o.o. za proizvodnju, usluge i trgovinu, OIB 04827611482, Cvjetno naselje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TRUPCI d.o.o. za proizvodnju, usluge i trgovinu</item>
      <item>Financijska agencija</item>
    </izvorni_sadrzaj>
    <derivirana_varijabla naziv="DomainObject.Predmet.SudioniciListNaziv_1">
      <item>TRUPCI d.o.o. za proizvodnju, usluge i trgovinu</item>
      <item>Financijska agencija</item>
    </derivirana_varijabla>
  </DomainObject.Predmet.SudioniciListNaziv>
  <DomainObject.Predmet.SudioniciListAdressOIB>
    <izvorni_sadrzaj>
      <item>TRUPCI d.o.o. za proizvodnju, usluge i trgovinu, OIB 04827611482, Cvjetno naselje 26,10430 Samobor</item>
      <item>Financijska agencija, OIB 85821130368, TRG SVIBANJSKIH ŽRTAVA 1995. 1,10000 Zagreb</item>
    </izvorni_sadrzaj>
    <derivirana_varijabla naziv="DomainObject.Predmet.SudioniciListAdressOIB_1">
      <item>TRUPCI d.o.o. za proizvodnju, usluge i trgovinu, OIB 04827611482, Cvjetno naselje 26,10430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04827611482</item>
      <item>, OIB 85821130368</item>
    </izvorni_sadrzaj>
    <derivirana_varijabla naziv="DomainObject.Predmet.SudioniciListNazivOIB_1">
      <item>, OIB 04827611482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2019.</izvorni_sadrzaj>
    <derivirana_varijabla naziv="DomainObject.Predmet.DatumPocetkaProcesa_1">18.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143</properties:Words>
  <properties:Characters>847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